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03E5B" w14:textId="77777777" w:rsidR="00D866C9" w:rsidRDefault="00D866C9" w:rsidP="00D866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WHITE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fl.1491-2)</w:t>
      </w:r>
    </w:p>
    <w:p w14:paraId="5304F0C4" w14:textId="77777777" w:rsidR="00D866C9" w:rsidRDefault="00D866C9" w:rsidP="00D866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Carmelite friar.</w:t>
      </w:r>
    </w:p>
    <w:p w14:paraId="7F956285" w14:textId="77777777" w:rsidR="00D866C9" w:rsidRDefault="00D866C9" w:rsidP="00D866C9">
      <w:pPr>
        <w:pStyle w:val="NoSpacing"/>
        <w:rPr>
          <w:rFonts w:cs="Times New Roman"/>
          <w:szCs w:val="24"/>
        </w:rPr>
      </w:pPr>
    </w:p>
    <w:p w14:paraId="20F187EC" w14:textId="77777777" w:rsidR="00D866C9" w:rsidRDefault="00D866C9" w:rsidP="00D866C9">
      <w:pPr>
        <w:pStyle w:val="NoSpacing"/>
        <w:rPr>
          <w:rFonts w:cs="Times New Roman"/>
          <w:szCs w:val="24"/>
        </w:rPr>
      </w:pPr>
    </w:p>
    <w:p w14:paraId="6CF82918" w14:textId="77777777" w:rsidR="00D866C9" w:rsidRDefault="00D866C9" w:rsidP="00D866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1491-2</w:t>
      </w:r>
      <w:r>
        <w:rPr>
          <w:rFonts w:cs="Times New Roman"/>
          <w:szCs w:val="24"/>
        </w:rPr>
        <w:tab/>
        <w:t>Cautio for a degree, possibly B.D.</w:t>
      </w:r>
    </w:p>
    <w:p w14:paraId="074D7F0C" w14:textId="77777777" w:rsidR="00D866C9" w:rsidRDefault="00D866C9" w:rsidP="00D866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p.3</w:t>
      </w:r>
      <w:r>
        <w:rPr>
          <w:rFonts w:cs="Times New Roman"/>
          <w:szCs w:val="24"/>
        </w:rPr>
        <w:t>87)</w:t>
      </w:r>
    </w:p>
    <w:p w14:paraId="430FB69E" w14:textId="77777777" w:rsidR="00D866C9" w:rsidRDefault="00D866C9" w:rsidP="00D866C9">
      <w:pPr>
        <w:pStyle w:val="NoSpacing"/>
        <w:rPr>
          <w:rFonts w:cs="Times New Roman"/>
          <w:szCs w:val="24"/>
        </w:rPr>
      </w:pPr>
    </w:p>
    <w:p w14:paraId="4CDD9B46" w14:textId="77777777" w:rsidR="00D866C9" w:rsidRDefault="00D866C9" w:rsidP="00D866C9">
      <w:pPr>
        <w:pStyle w:val="NoSpacing"/>
        <w:rPr>
          <w:rFonts w:cs="Times New Roman"/>
          <w:szCs w:val="24"/>
        </w:rPr>
      </w:pPr>
    </w:p>
    <w:p w14:paraId="6C9A9808" w14:textId="77777777" w:rsidR="00D866C9" w:rsidRDefault="00D866C9" w:rsidP="00D866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January 2023</w:t>
      </w:r>
    </w:p>
    <w:p w14:paraId="022B201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1AF01" w14:textId="77777777" w:rsidR="00D866C9" w:rsidRDefault="00D866C9" w:rsidP="009139A6">
      <w:r>
        <w:separator/>
      </w:r>
    </w:p>
  </w:endnote>
  <w:endnote w:type="continuationSeparator" w:id="0">
    <w:p w14:paraId="4A458203" w14:textId="77777777" w:rsidR="00D866C9" w:rsidRDefault="00D866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0ED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D049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DD58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9F515" w14:textId="77777777" w:rsidR="00D866C9" w:rsidRDefault="00D866C9" w:rsidP="009139A6">
      <w:r>
        <w:separator/>
      </w:r>
    </w:p>
  </w:footnote>
  <w:footnote w:type="continuationSeparator" w:id="0">
    <w:p w14:paraId="65E6D5BA" w14:textId="77777777" w:rsidR="00D866C9" w:rsidRDefault="00D866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53D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12F6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B1EA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6C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866C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B08CC"/>
  <w15:chartTrackingRefBased/>
  <w15:docId w15:val="{67195C27-84BC-40B9-99DC-6E12FAA2D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2023-01-20T21:34:00Z</dcterms:created>
  <dcterms:modified xsi:type="dcterms:W3CDTF">2023-01-20T21:34:00Z</dcterms:modified>
</cp:coreProperties>
</file>